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2605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FERYS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126778B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Bremilham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Wiltshire. Husbandman.</w:t>
      </w:r>
    </w:p>
    <w:p w14:paraId="0BC4CE5D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2D8879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5D956C3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Isabel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Mody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him.</w:t>
      </w:r>
    </w:p>
    <w:p w14:paraId="1DE23149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9898B13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A90B4D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237A09" w14:textId="77777777" w:rsidR="00514394" w:rsidRDefault="00514394" w:rsidP="00514394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24 January 2022</w:t>
      </w:r>
    </w:p>
    <w:p w14:paraId="151A93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CC44" w14:textId="77777777" w:rsidR="00514394" w:rsidRDefault="00514394" w:rsidP="009139A6">
      <w:r>
        <w:separator/>
      </w:r>
    </w:p>
  </w:endnote>
  <w:endnote w:type="continuationSeparator" w:id="0">
    <w:p w14:paraId="13D653E3" w14:textId="77777777" w:rsidR="00514394" w:rsidRDefault="005143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D5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000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36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F30E1" w14:textId="77777777" w:rsidR="00514394" w:rsidRDefault="00514394" w:rsidP="009139A6">
      <w:r>
        <w:separator/>
      </w:r>
    </w:p>
  </w:footnote>
  <w:footnote w:type="continuationSeparator" w:id="0">
    <w:p w14:paraId="669BC0F6" w14:textId="77777777" w:rsidR="00514394" w:rsidRDefault="005143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04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39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B7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394"/>
    <w:rsid w:val="000666E0"/>
    <w:rsid w:val="002510B7"/>
    <w:rsid w:val="0051439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5056F"/>
  <w15:chartTrackingRefBased/>
  <w15:docId w15:val="{83976BD5-098D-4C63-9DCA-762C52C4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43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2022-03-01T20:40:00Z</dcterms:created>
  <dcterms:modified xsi:type="dcterms:W3CDTF">2022-03-01T20:41:00Z</dcterms:modified>
</cp:coreProperties>
</file>